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46F" w:rsidRDefault="00B1046F">
      <w:pPr>
        <w:tabs>
          <w:tab w:val="left" w:pos="6521"/>
        </w:tabs>
        <w:spacing w:line="360" w:lineRule="auto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Приложение № 10 </w:t>
      </w:r>
    </w:p>
    <w:p w:rsidR="00B1046F" w:rsidRDefault="00B1046F">
      <w:pPr>
        <w:tabs>
          <w:tab w:val="left" w:pos="6521"/>
        </w:tabs>
        <w:ind w:left="5670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B1046F" w:rsidRDefault="00B1046F">
      <w:pPr>
        <w:spacing w:before="0" w:after="0"/>
        <w:jc w:val="center"/>
        <w:rPr>
          <w:b/>
          <w:sz w:val="24"/>
          <w:szCs w:val="24"/>
        </w:rPr>
      </w:pPr>
    </w:p>
    <w:p w:rsidR="00B1046F" w:rsidRDefault="00B1046F">
      <w:pPr>
        <w:spacing w:before="0" w:after="0"/>
        <w:jc w:val="center"/>
        <w:rPr>
          <w:b/>
          <w:sz w:val="24"/>
          <w:szCs w:val="24"/>
        </w:rPr>
      </w:pPr>
    </w:p>
    <w:p w:rsidR="00B1046F" w:rsidRDefault="00B1046F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ПОРУЧИТЕЛЬСТВА № ____________</w:t>
      </w:r>
    </w:p>
    <w:p w:rsidR="00B1046F" w:rsidRDefault="00B1046F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(возврат аванса)</w:t>
      </w:r>
    </w:p>
    <w:p w:rsidR="00B1046F" w:rsidRDefault="00B1046F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201_ г.</w:t>
      </w:r>
    </w:p>
    <w:p w:rsidR="00B1046F" w:rsidRDefault="00B1046F">
      <w:pPr>
        <w:pStyle w:val="BodyTextIndent3"/>
        <w:spacing w:line="240" w:lineRule="auto"/>
        <w:rPr>
          <w:b/>
          <w:bCs/>
          <w:sz w:val="24"/>
          <w:szCs w:val="24"/>
        </w:rPr>
      </w:pPr>
    </w:p>
    <w:p w:rsidR="00B1046F" w:rsidRDefault="00B1046F">
      <w:pPr>
        <w:pStyle w:val="BodyTextIndent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Открытое акционерное общество «__________________________________» </w:t>
      </w:r>
      <w:r>
        <w:rPr>
          <w:bCs/>
          <w:iCs/>
          <w:sz w:val="24"/>
          <w:szCs w:val="24"/>
        </w:rPr>
        <w:t>(ОАО «______________________»),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 xml:space="preserve">, </w:t>
      </w:r>
    </w:p>
    <w:p w:rsidR="00B1046F" w:rsidRDefault="00B1046F">
      <w:pPr>
        <w:pStyle w:val="BodyTextIndent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Открытое акционерное общество</w:t>
      </w:r>
      <w:r>
        <w:rPr>
          <w:snapToGrid w:val="0"/>
          <w:sz w:val="24"/>
          <w:szCs w:val="24"/>
        </w:rPr>
        <w:t xml:space="preserve"> </w:t>
      </w:r>
      <w:r>
        <w:rPr>
          <w:b/>
          <w:snapToGrid w:val="0"/>
          <w:sz w:val="24"/>
          <w:szCs w:val="24"/>
        </w:rPr>
        <w:t>«___________________________________»</w:t>
      </w:r>
      <w:r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 xml:space="preserve">ОАО «_____________________»),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B1046F" w:rsidRDefault="00B1046F">
      <w:pPr>
        <w:pStyle w:val="BodyTextIndent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«_____________________»</w:t>
      </w:r>
      <w:r>
        <w:rPr>
          <w:sz w:val="24"/>
          <w:szCs w:val="24"/>
        </w:rPr>
        <w:t xml:space="preserve"> (ОАО «______________________»), именуемое в дальнейшем «Кредитор», в лице _______________________, действующего на основании Устава, с третьей стороны,</w:t>
      </w:r>
    </w:p>
    <w:p w:rsidR="00B1046F" w:rsidRDefault="00B1046F">
      <w:pPr>
        <w:pStyle w:val="BodyTextIndent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B1046F" w:rsidRDefault="00B1046F">
      <w:pPr>
        <w:pStyle w:val="BodyTextIndent2"/>
        <w:spacing w:before="0" w:after="0"/>
        <w:ind w:firstLine="720"/>
        <w:rPr>
          <w:snapToGrid w:val="0"/>
          <w:sz w:val="24"/>
          <w:szCs w:val="24"/>
        </w:rPr>
      </w:pPr>
    </w:p>
    <w:p w:rsidR="00B1046F" w:rsidRDefault="00B1046F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</w:t>
      </w:r>
      <w:r>
        <w:rPr>
          <w:bCs/>
          <w:sz w:val="24"/>
          <w:szCs w:val="24"/>
        </w:rPr>
        <w:t xml:space="preserve"> от _______________ № _________________, </w:t>
      </w:r>
      <w:r>
        <w:rPr>
          <w:sz w:val="24"/>
          <w:szCs w:val="24"/>
        </w:rPr>
        <w:t>заключенного Кредитором с Должником (далее - Договор ___________ (поставки, СМР, ПИР и т.д.)).</w:t>
      </w:r>
    </w:p>
    <w:p w:rsidR="00B1046F" w:rsidRDefault="00B1046F">
      <w:pPr>
        <w:pStyle w:val="BodyText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аванса в размере  ____________ (______________________) рубля 00 копеек. </w:t>
      </w:r>
    </w:p>
    <w:p w:rsidR="00B1046F" w:rsidRDefault="00B1046F">
      <w:pPr>
        <w:pStyle w:val="BodyText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_________: _______________;</w:t>
      </w:r>
    </w:p>
    <w:p w:rsidR="00B1046F" w:rsidRDefault="00B1046F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общая стоимость Договора _________: _____________________ (_______________) рублей 00 копеек, кроме того НДС 18% в размере _____________________ (____________________________) рублей 00 копеек, всего с учетом НДС – _________________ (_________________________) рублей 00 копеек;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размер аванса: в размере __% (_______________ процентов) от суммы _________________________________________, что составляет __________________ (______________________________) рубля 00 копеек;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срок _____________ (поставки, выполнения работ и т.д.): _____________.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B1046F" w:rsidRDefault="00B1046F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В случае просрочки возврата Должником аванса по Договору _________, ответственность Поручителя и Должника перед Кредитором является солидарной. 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B1046F" w:rsidRDefault="00B1046F">
      <w:pPr>
        <w:spacing w:before="0" w:after="0"/>
        <w:ind w:firstLine="709"/>
        <w:jc w:val="both"/>
        <w:rPr>
          <w:sz w:val="24"/>
          <w:szCs w:val="24"/>
        </w:rPr>
      </w:pPr>
    </w:p>
    <w:p w:rsidR="00B1046F" w:rsidRDefault="00B1046F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B1046F" w:rsidRDefault="00B1046F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B1046F" w:rsidRDefault="00B1046F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B1046F" w:rsidRDefault="00B1046F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 _________);</w:t>
      </w:r>
    </w:p>
    <w:p w:rsidR="00B1046F" w:rsidRDefault="00B1046F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B1046F" w:rsidRDefault="00B1046F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B1046F" w:rsidRDefault="00B1046F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B1046F" w:rsidRDefault="00B1046F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B1046F" w:rsidRDefault="00B1046F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п.3.1 настоящего Договора;</w:t>
      </w:r>
    </w:p>
    <w:p w:rsidR="00B1046F" w:rsidRDefault="00B1046F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возврату суммы аванса по </w:t>
      </w:r>
      <w:r>
        <w:rPr>
          <w:rFonts w:ascii="Times New Roman" w:hAnsi="Times New Roman"/>
          <w:snapToGrid w:val="0"/>
          <w:sz w:val="24"/>
          <w:szCs w:val="24"/>
        </w:rPr>
        <w:t>Договору _________</w:t>
      </w:r>
      <w:r>
        <w:rPr>
          <w:rFonts w:ascii="Times New Roman" w:hAnsi="Times New Roman"/>
          <w:sz w:val="24"/>
          <w:szCs w:val="24"/>
        </w:rPr>
        <w:t xml:space="preserve"> выполнены полностью,</w:t>
      </w:r>
      <w:r>
        <w:rPr>
          <w:rFonts w:ascii="Times New Roman" w:hAnsi="Times New Roman"/>
          <w:snapToGrid w:val="0"/>
          <w:sz w:val="24"/>
          <w:szCs w:val="24"/>
        </w:rPr>
        <w:t xml:space="preserve"> Договор _________ признан вступившим в законную силу судебным решением недействительным, расторгнут или прекратил свое действие.</w:t>
      </w:r>
    </w:p>
    <w:p w:rsidR="00B1046F" w:rsidRDefault="00B1046F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B1046F" w:rsidRDefault="00B1046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>
        <w:rPr>
          <w:snapToGrid w:val="0"/>
          <w:sz w:val="24"/>
          <w:szCs w:val="24"/>
        </w:rPr>
        <w:t>Договора _________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_________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_________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B1046F" w:rsidRDefault="00B1046F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К Поручителю, исполнившему обязательства Должника по Договору _________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B1046F" w:rsidRDefault="00B1046F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B1046F" w:rsidRDefault="00B1046F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B1046F" w:rsidRDefault="00B1046F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B1046F" w:rsidRDefault="00B1046F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B1046F" w:rsidRDefault="00B1046F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B1046F" w:rsidRDefault="00B1046F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046F" w:rsidRDefault="00B1046F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Настоящий Договор вступает в силу с момента его подписания и действует до _________________________.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B1046F" w:rsidRDefault="00B1046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B1046F" w:rsidRDefault="00B1046F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B1046F" w:rsidRDefault="00B1046F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B1046F" w:rsidRDefault="00B1046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B1046F" w:rsidRDefault="00B1046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B1046F" w:rsidRDefault="00B1046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1 вариант</w:t>
      </w:r>
    </w:p>
    <w:p w:rsidR="00B1046F" w:rsidRDefault="00B1046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B1046F" w:rsidRDefault="00B1046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2 вариант</w:t>
      </w:r>
    </w:p>
    <w:p w:rsidR="00B1046F" w:rsidRDefault="00B1046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B1046F" w:rsidRDefault="00B1046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B1046F" w:rsidRDefault="00B1046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B1046F" w:rsidRDefault="00B1046F">
      <w:pPr>
        <w:pStyle w:val="BodyTextIndent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046F" w:rsidRDefault="00B1046F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B1046F" w:rsidRDefault="00B1046F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B1046F" w:rsidRDefault="00B1046F">
      <w:pPr>
        <w:pStyle w:val="BodyTextIndent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Открытое акционерное общество «___________________________» </w:t>
      </w:r>
    </w:p>
    <w:p w:rsidR="00B1046F" w:rsidRDefault="00B1046F">
      <w:pPr>
        <w:pStyle w:val="BodyTextIndent"/>
        <w:spacing w:line="240" w:lineRule="auto"/>
        <w:jc w:val="left"/>
        <w:rPr>
          <w:sz w:val="24"/>
          <w:szCs w:val="24"/>
        </w:rPr>
      </w:pPr>
    </w:p>
    <w:p w:rsidR="00B1046F" w:rsidRDefault="00B1046F">
      <w:pPr>
        <w:pStyle w:val="BodyTextIndent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B1046F" w:rsidRDefault="00B1046F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 «________________________»</w:t>
      </w:r>
      <w:r>
        <w:rPr>
          <w:b/>
          <w:bCs/>
          <w:iCs/>
          <w:sz w:val="24"/>
          <w:szCs w:val="24"/>
        </w:rPr>
        <w:t xml:space="preserve"> </w:t>
      </w:r>
    </w:p>
    <w:p w:rsidR="00B1046F" w:rsidRDefault="00B1046F">
      <w:pPr>
        <w:spacing w:before="0" w:after="0"/>
        <w:rPr>
          <w:sz w:val="24"/>
          <w:szCs w:val="24"/>
        </w:rPr>
      </w:pPr>
    </w:p>
    <w:p w:rsidR="00B1046F" w:rsidRDefault="00B1046F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B1046F" w:rsidRDefault="00B1046F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Открытое акционерное общество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«_________________________»</w:t>
      </w:r>
    </w:p>
    <w:p w:rsidR="00B1046F" w:rsidRDefault="00B1046F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B1046F">
        <w:tc>
          <w:tcPr>
            <w:tcW w:w="3240" w:type="dxa"/>
          </w:tcPr>
          <w:p w:rsidR="00B1046F" w:rsidRDefault="00B1046F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B1046F" w:rsidRDefault="00B1046F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B1046F" w:rsidRDefault="00B1046F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B1046F">
        <w:trPr>
          <w:trHeight w:val="274"/>
        </w:trPr>
        <w:tc>
          <w:tcPr>
            <w:tcW w:w="3240" w:type="dxa"/>
          </w:tcPr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 «________________»</w:t>
            </w: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</w:t>
            </w: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B1046F" w:rsidRDefault="00B1046F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B1046F" w:rsidRDefault="00B1046F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 «_______________»</w:t>
            </w:r>
          </w:p>
          <w:p w:rsidR="00B1046F" w:rsidRDefault="00B1046F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B1046F" w:rsidRDefault="00B1046F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B1046F" w:rsidRDefault="00B1046F">
            <w:pPr>
              <w:pStyle w:val="Heading11"/>
              <w:widowControl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_____________ </w:t>
            </w:r>
            <w:r>
              <w:rPr>
                <w:b w:val="0"/>
                <w:szCs w:val="24"/>
              </w:rPr>
              <w:t>/</w:t>
            </w:r>
          </w:p>
          <w:p w:rsidR="00B1046F" w:rsidRDefault="00B1046F">
            <w:pPr>
              <w:pStyle w:val="BodyTextIndent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B1046F" w:rsidRDefault="00B1046F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«________________»</w:t>
            </w:r>
          </w:p>
          <w:p w:rsidR="00B1046F" w:rsidRDefault="00B1046F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046F" w:rsidRDefault="00B1046F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</w:p>
          <w:p w:rsidR="00B1046F" w:rsidRDefault="00B1046F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B1046F" w:rsidRDefault="00B1046F">
      <w:pPr>
        <w:spacing w:before="240" w:after="120"/>
      </w:pPr>
    </w:p>
    <w:sectPr w:rsidR="00B1046F" w:rsidSect="00F20EB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46F" w:rsidRDefault="00B1046F">
      <w:r>
        <w:separator/>
      </w:r>
    </w:p>
  </w:endnote>
  <w:endnote w:type="continuationSeparator" w:id="0">
    <w:p w:rsidR="00B1046F" w:rsidRDefault="00B10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46F" w:rsidRDefault="00B104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046F" w:rsidRDefault="00B104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46F" w:rsidRDefault="00B1046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1046F" w:rsidRDefault="00B104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46F" w:rsidRDefault="00B1046F">
      <w:r>
        <w:separator/>
      </w:r>
    </w:p>
  </w:footnote>
  <w:footnote w:type="continuationSeparator" w:id="0">
    <w:p w:rsidR="00B1046F" w:rsidRDefault="00B10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46F" w:rsidRDefault="00B104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046F" w:rsidRDefault="00B104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46F" w:rsidRDefault="00B1046F">
    <w:pPr>
      <w:pStyle w:val="Header"/>
      <w:framePr w:wrap="around" w:vAnchor="text" w:hAnchor="margin" w:xAlign="center" w:y="1"/>
      <w:rPr>
        <w:rStyle w:val="PageNumber"/>
      </w:rPr>
    </w:pPr>
  </w:p>
  <w:p w:rsidR="00B1046F" w:rsidRDefault="00B104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46F"/>
    <w:rsid w:val="00B1046F"/>
    <w:rsid w:val="00F2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before="20" w:after="40"/>
    </w:pPr>
    <w:rPr>
      <w:rFonts w:ascii="Times New Roman" w:eastAsia="Times New Roman" w:hAnsi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pPr>
      <w:widowControl w:val="0"/>
      <w:spacing w:before="360" w:after="40"/>
    </w:pPr>
    <w:rPr>
      <w:rFonts w:ascii="Times New Roman" w:eastAsia="Times New Roman" w:hAnsi="Times New Roman"/>
      <w:b/>
      <w:sz w:val="24"/>
      <w:szCs w:val="20"/>
    </w:rPr>
  </w:style>
  <w:style w:type="paragraph" w:customStyle="1" w:styleId="TableText">
    <w:name w:val="Table Text"/>
    <w:uiPriority w:val="99"/>
    <w:pPr>
      <w:widowControl w:val="0"/>
      <w:spacing w:before="20" w:after="20"/>
    </w:pPr>
    <w:rPr>
      <w:rFonts w:ascii="Times New Roman" w:eastAsia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pPr>
      <w:widowControl/>
      <w:spacing w:before="0" w:after="0" w:line="360" w:lineRule="auto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lang w:val="ru-RU" w:eastAsia="ru-RU" w:bidi="ar-SA"/>
    </w:rPr>
  </w:style>
  <w:style w:type="character" w:customStyle="1" w:styleId="a">
    <w:name w:val="Основной текст с отступом Знак"/>
    <w:basedOn w:val="DefaultParagraphFont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pPr>
      <w:spacing w:before="2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a0">
    <w:name w:val="Основной текст Знак"/>
    <w:basedOn w:val="DefaultParagraphFont"/>
    <w:uiPriority w:val="99"/>
    <w:semiHidden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pPr>
      <w:ind w:firstLine="284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с отступом 2 Знак"/>
    <w:basedOn w:val="DefaultParagraphFont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pPr>
      <w:widowControl/>
      <w:spacing w:before="0" w:after="0" w:line="240" w:lineRule="exact"/>
      <w:ind w:firstLine="709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customStyle="1" w:styleId="3">
    <w:name w:val="Основной текст с отступом 3 Знак"/>
    <w:basedOn w:val="DefaultParagraphFont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pPr>
      <w:widowControl/>
      <w:spacing w:before="0" w:after="0" w:line="360" w:lineRule="auto"/>
      <w:jc w:val="both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DefaultParagraphFont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аголовок таблицы"/>
    <w:basedOn w:val="Normal"/>
    <w:uiPriority w:val="99"/>
    <w:pPr>
      <w:spacing w:after="20"/>
      <w:jc w:val="center"/>
    </w:pPr>
    <w:rPr>
      <w:rFonts w:ascii="Arial" w:hAnsi="Arial"/>
      <w:b/>
      <w:sz w:val="16"/>
    </w:rPr>
  </w:style>
  <w:style w:type="paragraph" w:customStyle="1" w:styleId="21">
    <w:name w:val="Основной текст с отступом 21"/>
    <w:basedOn w:val="Normal"/>
    <w:uiPriority w:val="99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Pr>
      <w:b/>
      <w:i/>
      <w:sz w:val="22"/>
    </w:rPr>
  </w:style>
  <w:style w:type="character" w:styleId="CommentReference">
    <w:name w:val="annotation reference"/>
    <w:basedOn w:val="DefaultParagraphFont"/>
    <w:uiPriority w:val="99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BodyText3">
    <w:name w:val="Body Text 3"/>
    <w:basedOn w:val="Normal"/>
    <w:link w:val="BodyText3Char"/>
    <w:uiPriority w:val="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DefaultParagraphFont"/>
    <w:uiPriority w:val="99"/>
    <w:semiHidden/>
    <w:rPr>
      <w:rFonts w:ascii="Times New Roman" w:hAnsi="Times New Roman" w:cs="Times New Roman"/>
      <w:snapToGrid w:val="0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a2">
    <w:name w:val="Текст Знак"/>
    <w:basedOn w:val="DefaultParagraphFont"/>
    <w:uiPriority w:val="99"/>
    <w:semiHidden/>
    <w:rPr>
      <w:rFonts w:ascii="Courier New" w:hAnsi="Courier New" w:cs="Times New Roman"/>
    </w:rPr>
  </w:style>
  <w:style w:type="paragraph" w:styleId="Header">
    <w:name w:val="header"/>
    <w:basedOn w:val="Normal"/>
    <w:link w:val="HeaderChar"/>
    <w:uiPriority w:val="99"/>
    <w:semiHidden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semiHidden/>
    <w:rPr>
      <w:rFonts w:cs="Times New Roman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-">
    <w:name w:val="Контракт-раздел"/>
    <w:basedOn w:val="Normal"/>
    <w:next w:val="-0"/>
    <w:uiPriority w:val="99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Heading4"/>
    <w:link w:val="50"/>
    <w:uiPriority w:val="99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0">
    <w:name w:val="Стиль5 Знак"/>
    <w:basedOn w:val="Heading4Char"/>
    <w:link w:val="5"/>
    <w:uiPriority w:val="99"/>
    <w:locked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napToGrid w:val="0"/>
      <w:sz w:val="22"/>
    </w:rPr>
  </w:style>
  <w:style w:type="paragraph" w:styleId="ListParagraph">
    <w:name w:val="List Paragraph"/>
    <w:basedOn w:val="Normal"/>
    <w:uiPriority w:val="99"/>
    <w:qFormat/>
    <w:pPr>
      <w:widowControl/>
      <w:spacing w:before="0" w:after="0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31">
    <w:name w:val="Основной текст + Полужирный3"/>
    <w:uiPriority w:val="99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Normal"/>
    <w:uiPriority w:val="99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3">
    <w:name w:val="Îáû÷íûé"/>
    <w:uiPriority w:val="99"/>
    <w:rPr>
      <w:rFonts w:ascii="Garamond" w:eastAsia="Times New Roman" w:hAnsi="Garamond"/>
      <w:sz w:val="20"/>
      <w:szCs w:val="20"/>
    </w:rPr>
  </w:style>
  <w:style w:type="character" w:customStyle="1" w:styleId="10">
    <w:name w:val="Знак Знак10"/>
    <w:basedOn w:val="DefaultParagraphFont"/>
    <w:uiPriority w:val="99"/>
    <w:semiHidden/>
    <w:locked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customStyle="1" w:styleId="51">
    <w:name w:val="Знак Знак5"/>
    <w:basedOn w:val="DefaultParagraphFont"/>
    <w:uiPriority w:val="99"/>
    <w:semiHidden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61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1536</Words>
  <Characters>8756</Characters>
  <Application>Microsoft Office Outlook</Application>
  <DocSecurity>0</DocSecurity>
  <Lines>0</Lines>
  <Paragraphs>0</Paragraphs>
  <ScaleCrop>false</ScaleCrop>
  <Company>АЭП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0028</cp:lastModifiedBy>
  <cp:revision>4</cp:revision>
  <cp:lastPrinted>2010-10-28T09:47:00Z</cp:lastPrinted>
  <dcterms:created xsi:type="dcterms:W3CDTF">2013-02-26T14:17:00Z</dcterms:created>
  <dcterms:modified xsi:type="dcterms:W3CDTF">2013-07-05T10:46:00Z</dcterms:modified>
</cp:coreProperties>
</file>